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47BF3B" w14:textId="72622F6B" w:rsidR="00A87150" w:rsidRPr="00DF054F" w:rsidRDefault="00A87150" w:rsidP="00DA78C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n-GB"/>
        </w:rPr>
      </w:pPr>
      <w:bookmarkStart w:id="0" w:name="_Hlk58489901"/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Have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Yourself a Merry Little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Christmas</w:t>
      </w:r>
    </w:p>
    <w:p w14:paraId="49800BCE" w14:textId="77777777" w:rsidR="00A87150" w:rsidRPr="00DF054F" w:rsidRDefault="00597624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4D321C38" wp14:editId="16715C54">
            <wp:simplePos x="0" y="0"/>
            <wp:positionH relativeFrom="column">
              <wp:posOffset>5419725</wp:posOffset>
            </wp:positionH>
            <wp:positionV relativeFrom="paragraph">
              <wp:posOffset>2519680</wp:posOffset>
            </wp:positionV>
            <wp:extent cx="742950" cy="1259205"/>
            <wp:effectExtent l="0" t="0" r="0" b="0"/>
            <wp:wrapNone/>
            <wp:docPr id="165" name="Picture 164" descr="Em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" name="Picture 164" descr="Em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259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5EFADAD" wp14:editId="26E6914D">
                <wp:simplePos x="0" y="0"/>
                <wp:positionH relativeFrom="column">
                  <wp:posOffset>4618355</wp:posOffset>
                </wp:positionH>
                <wp:positionV relativeFrom="paragraph">
                  <wp:posOffset>2527300</wp:posOffset>
                </wp:positionV>
                <wp:extent cx="734695" cy="1211580"/>
                <wp:effectExtent l="0" t="0" r="8255" b="7620"/>
                <wp:wrapNone/>
                <wp:docPr id="10" name="Gro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17" name="Picture 17" descr="http://www.alligatorboogaloo.com/uke/chords/chord_222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9" name="TextBox 107"/>
                        <wps:cNvSpPr txBox="1"/>
                        <wps:spPr>
                          <a:xfrm>
                            <a:off x="118535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B00C7F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EFADAD" id="Group 115" o:spid="_x0000_s1026" style="position:absolute;margin-left:363.65pt;margin-top:199pt;width:57.85pt;height:95.4pt;z-index:251665408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alt="http://www.alligatorboogaloo.com/uke/chords/chord_2220.gif" style="position:absolute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">
                  <v:imagedata r:id="rId7" o:title="chord_222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07" o:spid="_x0000_s1028" type="#_x0000_t202" style="position:absolute;left:1185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" filled="f" stroked="f">
                  <v:textbox style="mso-fit-shape-to-text:t">
                    <w:txbxContent>
                      <w:p w14:paraId="5EB00C7F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76610D70" wp14:editId="044D730F">
                <wp:simplePos x="0" y="0"/>
                <wp:positionH relativeFrom="column">
                  <wp:posOffset>4620895</wp:posOffset>
                </wp:positionH>
                <wp:positionV relativeFrom="paragraph">
                  <wp:posOffset>1301115</wp:posOffset>
                </wp:positionV>
                <wp:extent cx="734695" cy="1202055"/>
                <wp:effectExtent l="0" t="0" r="8255" b="0"/>
                <wp:wrapNone/>
                <wp:docPr id="29" name="Group 1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02055"/>
                          <a:chOff x="1676400" y="0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30" name="Picture 30" descr="http://www.alligatorboogaloo.com/uke/chords/chord_021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76400" y="252941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1" name="TextBox 137"/>
                        <wps:cNvSpPr txBox="1"/>
                        <wps:spPr>
                          <a:xfrm>
                            <a:off x="17780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9B8D7B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610D70" id="Group 150" o:spid="_x0000_s1029" style="position:absolute;margin-left:363.85pt;margin-top:102.45pt;width:57.85pt;height:94.65pt;z-index:251670528" coordorigin="16764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">
                <v:shape id="Picture 30" o:spid="_x0000_s1030" type="#_x0000_t75" alt="http://www.alligatorboogaloo.com/uke/chords/chord_0212.gif" style="position:absolute;left:16764;top:252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">
                  <v:imagedata r:id="rId9" o:title="chord_0212"/>
                </v:shape>
                <v:shape id="TextBox 137" o:spid="_x0000_s1031" type="#_x0000_t202" style="position:absolute;left:17780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" filled="f" stroked="f">
                  <v:textbox style="mso-fit-shape-to-text:t">
                    <w:txbxContent>
                      <w:p w14:paraId="769B8D7B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2A43B32F" wp14:editId="023DD66A">
                <wp:simplePos x="0" y="0"/>
                <wp:positionH relativeFrom="column">
                  <wp:posOffset>6144895</wp:posOffset>
                </wp:positionH>
                <wp:positionV relativeFrom="paragraph">
                  <wp:posOffset>1310005</wp:posOffset>
                </wp:positionV>
                <wp:extent cx="734695" cy="1211580"/>
                <wp:effectExtent l="0" t="0" r="8255" b="7620"/>
                <wp:wrapNone/>
                <wp:docPr id="20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3733800" y="2895600"/>
                          <a:chExt cx="735013" cy="1211679"/>
                        </a:xfrm>
                      </wpg:grpSpPr>
                      <wps:wsp>
                        <wps:cNvPr id="21" name="TextBox 121"/>
                        <wps:cNvSpPr txBox="1"/>
                        <wps:spPr>
                          <a:xfrm>
                            <a:off x="3843868" y="289560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3177C5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E7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22" name="Picture 22" descr="http://www.alligatorboogaloo.com/uke/chords/chord_12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733800" y="31579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43B32F" id="Group 148" o:spid="_x0000_s1032" style="position:absolute;margin-left:483.85pt;margin-top:103.15pt;width:57.85pt;height:95.4pt;z-index:251666432" coordorigin="37338,28956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">
                <v:shape id="TextBox 121" o:spid="_x0000_s1033" type="#_x0000_t202" style="position:absolute;left:38438;top:2895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" filled="f" stroked="f">
                  <v:textbox style="mso-fit-shape-to-text:t">
                    <w:txbxContent>
                      <w:p w14:paraId="483177C5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E7</w:t>
                        </w:r>
                      </w:p>
                    </w:txbxContent>
                  </v:textbox>
                </v:shape>
                <v:shape id="Picture 22" o:spid="_x0000_s1034" type="#_x0000_t75" alt="http://www.alligatorboogaloo.com/uke/chords/chord_1202.gif" style="position:absolute;left:37338;top:3157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">
                  <v:imagedata r:id="rId11" o:title="chord_1202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95746CD" wp14:editId="4443D2FC">
                <wp:simplePos x="0" y="0"/>
                <wp:positionH relativeFrom="column">
                  <wp:posOffset>4619625</wp:posOffset>
                </wp:positionH>
                <wp:positionV relativeFrom="paragraph">
                  <wp:posOffset>104140</wp:posOffset>
                </wp:positionV>
                <wp:extent cx="734695" cy="1199515"/>
                <wp:effectExtent l="0" t="0" r="8255" b="635"/>
                <wp:wrapNone/>
                <wp:docPr id="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199515"/>
                          <a:chOff x="0" y="19189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2" name="Picture 2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215106" y="19189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F13078D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5746CD" id="Group 2" o:spid="_x0000_s1035" style="position:absolute;margin-left:363.75pt;margin-top:8.2pt;width:57.85pt;height:94.45pt;z-index:251659264" coordorigin=",191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">
                <v:shape id="Picture 2" o:spid="_x0000_s1036" type="#_x0000_t75" alt="http://www.alligatorboogaloo.com/uke/chords/chord_0003.gif" style="position:absolute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">
                  <v:imagedata r:id="rId13" o:title="chord_0003"/>
                </v:shape>
                <v:shape id="TextBox 4" o:spid="_x0000_s1037" type="#_x0000_t202" style="position:absolute;left:2151;top:191;width:3048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3F13078D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01D3FA" wp14:editId="562E1422">
                <wp:simplePos x="0" y="0"/>
                <wp:positionH relativeFrom="column">
                  <wp:posOffset>6154420</wp:posOffset>
                </wp:positionH>
                <wp:positionV relativeFrom="paragraph">
                  <wp:posOffset>92075</wp:posOffset>
                </wp:positionV>
                <wp:extent cx="734695" cy="1211580"/>
                <wp:effectExtent l="0" t="0" r="8255" b="7620"/>
                <wp:wrapNone/>
                <wp:docPr id="6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1580"/>
                          <a:chOff x="914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5" name="Picture 5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10244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B075988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01D3FA" id="Group 5" o:spid="_x0000_s1038" style="position:absolute;margin-left:484.6pt;margin-top:7.25pt;width:57.85pt;height:95.4pt;z-index:251660288" coordorigin="914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">
                <v:shape id="Picture 5" o:spid="_x0000_s1039" type="#_x0000_t75" alt="http://www.alligatorboogaloo.com/uke/chords/chord_2210.gif" style="position:absolute;left:914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">
                  <v:imagedata r:id="rId15" o:title="chord_2210"/>
                </v:shape>
                <v:shape id="TextBox 7" o:spid="_x0000_s1040" type="#_x0000_t202" style="position:absolute;left:10244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" filled="f" stroked="f">
                  <v:textbox style="mso-fit-shape-to-text:t">
                    <w:txbxContent>
                      <w:p w14:paraId="4B075988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0C72EFF" wp14:editId="3462D3E4">
                <wp:simplePos x="0" y="0"/>
                <wp:positionH relativeFrom="column">
                  <wp:posOffset>5400675</wp:posOffset>
                </wp:positionH>
                <wp:positionV relativeFrom="paragraph">
                  <wp:posOffset>93345</wp:posOffset>
                </wp:positionV>
                <wp:extent cx="734695" cy="1210310"/>
                <wp:effectExtent l="0" t="0" r="8255" b="8890"/>
                <wp:wrapNone/>
                <wp:docPr id="12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0310"/>
                          <a:chOff x="2590800" y="0"/>
                          <a:chExt cx="735013" cy="1210733"/>
                        </a:xfrm>
                      </wpg:grpSpPr>
                      <wps:wsp>
                        <wps:cNvPr id="8" name="TextBox 12"/>
                        <wps:cNvSpPr txBox="1"/>
                        <wps:spPr>
                          <a:xfrm>
                            <a:off x="2700868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F50CA7C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pic:pic xmlns:pic="http://schemas.openxmlformats.org/drawingml/2006/picture">
                        <pic:nvPicPr>
                          <pic:cNvPr id="9" name="Picture 9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9080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C72EFF" id="Group 11" o:spid="_x0000_s1041" style="position:absolute;margin-left:425.25pt;margin-top:7.35pt;width:57.85pt;height:95.3pt;z-index:251661312" coordorigin="25908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">
                <v:shape id="TextBox 12" o:spid="_x0000_s1042" type="#_x0000_t202" style="position:absolute;left:27008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    <v:textbox style="mso-fit-shape-to-text:t">
                    <w:txbxContent>
                      <w:p w14:paraId="1F50CA7C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  <v:shape id="Picture 9" o:spid="_x0000_s1043" type="#_x0000_t75" alt="http://www.alligatorboogaloo.com/uke/chords/chord_2010.gif" style="position:absolute;left:25908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">
                  <v:imagedata r:id="rId17" o:title="chord_2010"/>
                </v:shape>
              </v:group>
            </w:pict>
          </mc:Fallback>
        </mc:AlternateContent>
      </w:r>
      <w:r w:rsidR="009F40BF">
        <w:rPr>
          <w:noProof/>
        </w:rPr>
        <w:t xml:space="preserve"> </w:t>
      </w:r>
    </w:p>
    <w:p w14:paraId="5051C1B7" w14:textId="77777777" w:rsidR="00A87150" w:rsidRPr="00DF054F" w:rsidRDefault="00BC137E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de-DE"/>
        </w:rPr>
      </w:pPr>
      <w:r>
        <w:rPr>
          <w:rFonts w:ascii="Arial" w:eastAsia="Times New Roman" w:hAnsi="Arial" w:cs="Arial"/>
          <w:b/>
          <w:sz w:val="28"/>
          <w:szCs w:val="28"/>
          <w:lang w:val="de-DE"/>
        </w:rPr>
        <w:t xml:space="preserve">Intro: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de-DE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de-DE"/>
        </w:rPr>
        <w:t xml:space="preserve"> -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de-DE"/>
        </w:rPr>
        <w:t>F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de-DE"/>
        </w:rPr>
        <w:t xml:space="preserve"> -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de-DE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de-DE"/>
        </w:rPr>
        <w:t xml:space="preserve"> -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de-DE"/>
        </w:rPr>
        <w:t>G7</w:t>
      </w:r>
    </w:p>
    <w:p w14:paraId="6B816830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de-DE"/>
        </w:rPr>
      </w:pPr>
    </w:p>
    <w:p w14:paraId="5E86EA0E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</w:t>
      </w:r>
      <w:r w:rsidR="004A4D46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</w:p>
    <w:p w14:paraId="78CDF539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Have yourself a merry little Christmas,</w:t>
      </w:r>
      <w:r w:rsidR="00BC137E" w:rsidRPr="00BC137E">
        <w:rPr>
          <w:noProof/>
        </w:rPr>
        <w:t xml:space="preserve"> </w:t>
      </w:r>
    </w:p>
    <w:p w14:paraId="10457941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</w:t>
      </w:r>
      <w:r w:rsidR="004A4D46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</w:p>
    <w:p w14:paraId="54497BAB" w14:textId="77777777" w:rsidR="00A87150" w:rsidRPr="00DF054F" w:rsidRDefault="00BC137E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E6790D8" wp14:editId="762C7F17">
                <wp:simplePos x="0" y="0"/>
                <wp:positionH relativeFrom="column">
                  <wp:posOffset>5410200</wp:posOffset>
                </wp:positionH>
                <wp:positionV relativeFrom="paragraph">
                  <wp:posOffset>77470</wp:posOffset>
                </wp:positionV>
                <wp:extent cx="734695" cy="1219835"/>
                <wp:effectExtent l="0" t="0" r="8255" b="0"/>
                <wp:wrapNone/>
                <wp:docPr id="18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4695" cy="1219835"/>
                          <a:chOff x="4267200" y="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14" name="Picture 14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67200" y="270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" name="TextBox 19"/>
                        <wps:cNvSpPr txBox="1"/>
                        <wps:spPr>
                          <a:xfrm>
                            <a:off x="4360334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0B52F31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6790D8" id="Group 17" o:spid="_x0000_s1044" style="position:absolute;margin-left:426pt;margin-top:6.1pt;width:57.85pt;height:96.05pt;z-index:251663360" coordorigin="42672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">
                <v:shape id="Picture 14" o:spid="_x0000_s1045" type="#_x0000_t75" alt="http://www.alligatorboogaloo.com/uke/chords/chord_2000.gif" style="position:absolute;left:42672;top:270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">
                  <v:imagedata r:id="rId19" o:title="chord_2000"/>
                </v:shape>
                <v:shape id="TextBox 19" o:spid="_x0000_s1046" type="#_x0000_t202" style="position:absolute;left:43603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    <v:textbox style="mso-fit-shape-to-text:t">
                    <w:txbxContent>
                      <w:p w14:paraId="10B52F31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12268" w:rsidRPr="00DF054F">
        <w:rPr>
          <w:rFonts w:ascii="Arial" w:eastAsia="Times New Roman" w:hAnsi="Arial" w:cs="Arial"/>
          <w:sz w:val="28"/>
          <w:szCs w:val="28"/>
          <w:lang w:val="en-GB"/>
        </w:rPr>
        <w:t>Let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your heart be light, </w:t>
      </w:r>
    </w:p>
    <w:p w14:paraId="221A2CC9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="004A4D46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</w:t>
      </w:r>
      <w:r w:rsidR="004A4D46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</w:t>
      </w:r>
      <w:r w:rsidR="004A4D46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E7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>A</w:t>
      </w:r>
      <w:proofErr w:type="gramStart"/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>7  D</w:t>
      </w:r>
      <w:proofErr w:type="gramEnd"/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 xml:space="preserve">  G7</w:t>
      </w:r>
    </w:p>
    <w:p w14:paraId="6134D071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Next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year all our troubles will be out of sight.</w:t>
      </w:r>
    </w:p>
    <w:p w14:paraId="422D6C72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</w:p>
    <w:p w14:paraId="63A632BE" w14:textId="77777777" w:rsidR="00DA78C3" w:rsidRPr="00DF054F" w:rsidRDefault="00312268" w:rsidP="00DA78C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</w:t>
      </w:r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  <w:r w:rsidR="00BC137E" w:rsidRPr="00BC137E">
        <w:rPr>
          <w:noProof/>
        </w:rPr>
        <w:t xml:space="preserve"> </w:t>
      </w:r>
    </w:p>
    <w:p w14:paraId="79F5A159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Have yourself a merry little Christmas,</w:t>
      </w:r>
      <w:r w:rsidR="00DA78C3" w:rsidRPr="00DF054F">
        <w:rPr>
          <w:noProof/>
        </w:rPr>
        <w:t xml:space="preserve"> </w:t>
      </w:r>
    </w:p>
    <w:p w14:paraId="5F3BDCF9" w14:textId="77777777" w:rsidR="00DA78C3" w:rsidRPr="00DF054F" w:rsidRDefault="005F3BB2" w:rsidP="00DA78C3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24148048" wp14:editId="418A056D">
                <wp:simplePos x="0" y="0"/>
                <wp:positionH relativeFrom="column">
                  <wp:posOffset>6153150</wp:posOffset>
                </wp:positionH>
                <wp:positionV relativeFrom="paragraph">
                  <wp:posOffset>78105</wp:posOffset>
                </wp:positionV>
                <wp:extent cx="735013" cy="1211679"/>
                <wp:effectExtent l="0" t="0" r="8255" b="7620"/>
                <wp:wrapNone/>
                <wp:docPr id="23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1679"/>
                          <a:chOff x="16002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24" name="Picture 24" descr="http://www.alligatorboogaloo.com/uke/chords/chord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002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5" name="TextBox 94"/>
                        <wps:cNvSpPr txBox="1"/>
                        <wps:spPr>
                          <a:xfrm>
                            <a:off x="1676400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0E1B9D7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C7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148048" id="Group 95" o:spid="_x0000_s1047" style="position:absolute;margin-left:484.5pt;margin-top:6.15pt;width:57.9pt;height:95.4pt;z-index:251668480" coordorigin="16002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">
                <v:shape id="Picture 24" o:spid="_x0000_s1048" type="#_x0000_t75" alt="http://www.alligatorboogaloo.com/uke/chords/chord_0001.gif" style="position:absolute;left:16002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">
                  <v:imagedata r:id="rId21" o:title="chord_0001"/>
                </v:shape>
                <v:shape id="TextBox 94" o:spid="_x0000_s1049" type="#_x0000_t202" style="position:absolute;left:16764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<v:textbox style="mso-fit-shape-to-text:t">
                    <w:txbxContent>
                      <w:p w14:paraId="60E1B9D7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C7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  <w:r w:rsidR="00DA78C3" w:rsidRPr="00DF054F">
        <w:rPr>
          <w:b/>
          <w:noProof/>
        </w:rPr>
        <w:t xml:space="preserve"> </w:t>
      </w:r>
    </w:p>
    <w:p w14:paraId="16993039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Make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the Yuletide gay,</w:t>
      </w:r>
      <w:r w:rsidR="00BC137E" w:rsidRPr="00BC137E">
        <w:rPr>
          <w:noProof/>
        </w:rPr>
        <w:t xml:space="preserve"> </w:t>
      </w:r>
    </w:p>
    <w:p w14:paraId="0DDBC68A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E7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>7</w:t>
      </w:r>
    </w:p>
    <w:p w14:paraId="435C48B7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Next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year all our troubles will be miles away. </w:t>
      </w:r>
    </w:p>
    <w:p w14:paraId="465E713E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</w:p>
    <w:p w14:paraId="302B2C6B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F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        </w:t>
      </w:r>
      <w:proofErr w:type="spellStart"/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Em</w:t>
      </w:r>
      <w:proofErr w:type="spellEnd"/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</w:p>
    <w:p w14:paraId="0353D6FF" w14:textId="77777777" w:rsidR="00A87150" w:rsidRPr="00DF054F" w:rsidRDefault="00657A95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657A95">
        <w:rPr>
          <w:noProof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66FEF412" wp14:editId="5DE64FB2">
                <wp:simplePos x="0" y="0"/>
                <wp:positionH relativeFrom="column">
                  <wp:posOffset>4606925</wp:posOffset>
                </wp:positionH>
                <wp:positionV relativeFrom="paragraph">
                  <wp:posOffset>62865</wp:posOffset>
                </wp:positionV>
                <wp:extent cx="742950" cy="1210310"/>
                <wp:effectExtent l="0" t="0" r="0" b="8890"/>
                <wp:wrapNone/>
                <wp:docPr id="26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42950" cy="1210310"/>
                          <a:chOff x="0" y="0"/>
                          <a:chExt cx="742950" cy="1210730"/>
                        </a:xfrm>
                      </wpg:grpSpPr>
                      <pic:pic xmlns:pic="http://schemas.openxmlformats.org/drawingml/2006/picture">
                        <pic:nvPicPr>
                          <pic:cNvPr id="27" name="Picture 27" descr="http://www.alligatorboogaloo.com/uke/chords/chord_0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1405"/>
                            <a:ext cx="742950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8" name="TextBox 153"/>
                        <wps:cNvSpPr txBox="1"/>
                        <wps:spPr>
                          <a:xfrm>
                            <a:off x="101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3BBFB4" w14:textId="77777777" w:rsidR="00657A95" w:rsidRDefault="00657A95" w:rsidP="00657A95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A7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6FEF412" id="Group 169" o:spid="_x0000_s1050" style="position:absolute;margin-left:362.75pt;margin-top:4.95pt;width:58.5pt;height:95.3pt;z-index:251688960" coordsize="7429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">
                <v:shape id="Picture 27" o:spid="_x0000_s1051" type="#_x0000_t75" alt="http://www.alligatorboogaloo.com/uke/chords/chord_0100.gif" style="position:absolute;top:2614;width:7429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">
                  <v:imagedata r:id="rId23" o:title="chord_0100"/>
                </v:shape>
                <v:shape id="TextBox 153" o:spid="_x0000_s1052" type="#_x0000_t202" style="position:absolute;left:101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<v:textbox style="mso-fit-shape-to-text:t">
                    <w:txbxContent>
                      <w:p w14:paraId="693BBFB4" w14:textId="77777777" w:rsidR="00657A95" w:rsidRDefault="00657A95" w:rsidP="00657A95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A7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F3BB2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78C54DA" wp14:editId="0DA00C56">
                <wp:simplePos x="0" y="0"/>
                <wp:positionH relativeFrom="column">
                  <wp:posOffset>5405755</wp:posOffset>
                </wp:positionH>
                <wp:positionV relativeFrom="paragraph">
                  <wp:posOffset>65405</wp:posOffset>
                </wp:positionV>
                <wp:extent cx="735013" cy="1210733"/>
                <wp:effectExtent l="0" t="0" r="8255" b="8890"/>
                <wp:wrapNone/>
                <wp:docPr id="15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5013" cy="1210733"/>
                          <a:chOff x="34290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11" name="Picture 11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4290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3" name="TextBox 16"/>
                        <wps:cNvSpPr txBox="1"/>
                        <wps:spPr>
                          <a:xfrm>
                            <a:off x="3530601" y="8467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321469" w14:textId="77777777" w:rsidR="00BC137E" w:rsidRDefault="00BC137E" w:rsidP="00BC137E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2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78C54DA" id="Group 14" o:spid="_x0000_s1053" style="position:absolute;margin-left:425.65pt;margin-top:5.15pt;width:57.9pt;height:95.35pt;z-index:251662336" coordorigin="34290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">
                <v:shape id="Picture 11" o:spid="_x0000_s1054" type="#_x0000_t75" alt="http://www.alligatorboogaloo.com/uke/chords/chord_0232.gif" style="position:absolute;left:34290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">
                  <v:imagedata r:id="rId25" o:title="chord_0232"/>
                </v:shape>
                <v:shape id="TextBox 16" o:spid="_x0000_s1055" type="#_x0000_t202" style="position:absolute;left:35306;top:84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" filled="f" stroked="f">
                  <v:textbox style="mso-fit-shape-to-text:t">
                    <w:txbxContent>
                      <w:p w14:paraId="23321469" w14:textId="77777777" w:rsidR="00BC137E" w:rsidRDefault="00BC137E" w:rsidP="00BC137E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2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>Once again as in olden days happy golden days   of yore,</w:t>
      </w:r>
    </w:p>
    <w:p w14:paraId="426BAB1C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</w:t>
      </w:r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   </w:t>
      </w:r>
      <w:proofErr w:type="spellStart"/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Em</w:t>
      </w:r>
      <w:proofErr w:type="spellEnd"/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</w:t>
      </w:r>
    </w:p>
    <w:p w14:paraId="37902D0A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Faithful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friends who are dear to us </w:t>
      </w:r>
    </w:p>
    <w:p w14:paraId="311C9746" w14:textId="77777777" w:rsidR="00A87150" w:rsidRPr="00DF054F" w:rsidRDefault="005B6EBD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G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</w:p>
    <w:p w14:paraId="30E42C93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Will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be near to us once more.</w:t>
      </w:r>
    </w:p>
    <w:p w14:paraId="3C8EDC91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</w:p>
    <w:p w14:paraId="4FB0865C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</w:p>
    <w:p w14:paraId="421F4F8A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Someday soon we all will be together,</w:t>
      </w:r>
      <w:r w:rsidR="00657A95" w:rsidRPr="00657A95">
        <w:rPr>
          <w:noProof/>
        </w:rPr>
        <w:t xml:space="preserve"> </w:t>
      </w:r>
    </w:p>
    <w:p w14:paraId="463B2BFC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</w:p>
    <w:p w14:paraId="67134DFE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If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the Fates allow,</w:t>
      </w:r>
    </w:p>
    <w:p w14:paraId="6AA3F53E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G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DA78C3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Am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="00A87150" w:rsidRPr="00DF054F">
        <w:rPr>
          <w:rFonts w:ascii="Arial" w:eastAsia="Times New Roman" w:hAnsi="Arial" w:cs="Arial"/>
          <w:b/>
          <w:sz w:val="28"/>
          <w:szCs w:val="28"/>
          <w:lang w:val="en-GB"/>
        </w:rPr>
        <w:t>7</w:t>
      </w:r>
    </w:p>
    <w:p w14:paraId="2F0441E9" w14:textId="77777777" w:rsidR="00A87150" w:rsidRPr="00DF054F" w:rsidRDefault="00312268" w:rsidP="00A87150">
      <w:pPr>
        <w:spacing w:after="0" w:line="240" w:lineRule="auto"/>
        <w:rPr>
          <w:rFonts w:ascii="Arial" w:eastAsia="Times New Roman" w:hAnsi="Arial" w:cs="Arial"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sz w:val="28"/>
          <w:szCs w:val="28"/>
          <w:lang w:val="en-GB"/>
        </w:rPr>
        <w:t>Until</w:t>
      </w:r>
      <w:r w:rsidR="00A87150" w:rsidRPr="00DF054F">
        <w:rPr>
          <w:rFonts w:ascii="Arial" w:eastAsia="Times New Roman" w:hAnsi="Arial" w:cs="Arial"/>
          <w:sz w:val="28"/>
          <w:szCs w:val="28"/>
          <w:lang w:val="en-GB"/>
        </w:rPr>
        <w:t xml:space="preserve"> then we’ll have to muddle through somehow,</w:t>
      </w:r>
    </w:p>
    <w:p w14:paraId="5161612F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F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F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proofErr w:type="gramStart"/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BC137E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proofErr w:type="gramEnd"/>
    </w:p>
    <w:p w14:paraId="1FDA243D" w14:textId="77777777" w:rsidR="00AE63D0" w:rsidRPr="00DF054F" w:rsidRDefault="00312268" w:rsidP="00A87150">
      <w:pPr>
        <w:spacing w:after="0" w:line="240" w:lineRule="auto"/>
        <w:rPr>
          <w:rFonts w:ascii="Arial" w:hAnsi="Arial" w:cs="Arial"/>
          <w:sz w:val="28"/>
          <w:szCs w:val="28"/>
          <w:lang w:val="en-GB"/>
        </w:rPr>
      </w:pPr>
      <w:r w:rsidRPr="00DF054F">
        <w:rPr>
          <w:rFonts w:ascii="Arial" w:hAnsi="Arial" w:cs="Arial"/>
          <w:sz w:val="28"/>
          <w:szCs w:val="28"/>
          <w:lang w:val="en-GB"/>
        </w:rPr>
        <w:t>So</w:t>
      </w:r>
      <w:r w:rsidR="00A87150" w:rsidRPr="00DF054F">
        <w:rPr>
          <w:rFonts w:ascii="Arial" w:hAnsi="Arial" w:cs="Arial"/>
          <w:sz w:val="28"/>
          <w:szCs w:val="28"/>
          <w:lang w:val="en-GB"/>
        </w:rPr>
        <w:t xml:space="preserve"> have yourself a merry little Christmas now.</w:t>
      </w:r>
    </w:p>
    <w:p w14:paraId="0EACFBAD" w14:textId="77777777" w:rsidR="00A87150" w:rsidRPr="00DF054F" w:rsidRDefault="00A87150" w:rsidP="00A87150">
      <w:pPr>
        <w:spacing w:after="0" w:line="240" w:lineRule="auto"/>
        <w:rPr>
          <w:rFonts w:ascii="Arial" w:hAnsi="Arial" w:cs="Arial"/>
          <w:sz w:val="28"/>
          <w:szCs w:val="28"/>
          <w:lang w:val="en-GB"/>
        </w:rPr>
      </w:pPr>
    </w:p>
    <w:p w14:paraId="1D3FC237" w14:textId="77777777" w:rsidR="00A87150" w:rsidRPr="00DF054F" w:rsidRDefault="00A87150" w:rsidP="00A8715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val="en-GB"/>
        </w:rPr>
      </w:pP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F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G7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</w:t>
      </w:r>
      <w:r w:rsidR="005B6EBD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   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 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F</w:t>
      </w:r>
      <w:r w:rsid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Dm</w:t>
      </w:r>
      <w:r w:rsidR="00BC137E">
        <w:rPr>
          <w:rFonts w:ascii="Arial" w:eastAsia="Times New Roman" w:hAnsi="Arial" w:cs="Arial"/>
          <w:b/>
          <w:sz w:val="28"/>
          <w:szCs w:val="28"/>
          <w:lang w:val="en-GB"/>
        </w:rPr>
        <w:t xml:space="preserve">  </w:t>
      </w:r>
      <w:r w:rsidRPr="00DF054F">
        <w:rPr>
          <w:rFonts w:ascii="Arial" w:eastAsia="Times New Roman" w:hAnsi="Arial" w:cs="Arial"/>
          <w:b/>
          <w:sz w:val="28"/>
          <w:szCs w:val="28"/>
          <w:lang w:val="en-GB"/>
        </w:rPr>
        <w:t xml:space="preserve"> </w:t>
      </w:r>
      <w:r w:rsidR="00312268" w:rsidRPr="00DF054F">
        <w:rPr>
          <w:rFonts w:ascii="Arial" w:eastAsia="Times New Roman" w:hAnsi="Arial" w:cs="Arial"/>
          <w:b/>
          <w:sz w:val="28"/>
          <w:szCs w:val="28"/>
          <w:lang w:val="en-GB"/>
        </w:rPr>
        <w:t>C</w:t>
      </w:r>
    </w:p>
    <w:p w14:paraId="320A6B75" w14:textId="77777777" w:rsidR="00A87150" w:rsidRPr="00DF054F" w:rsidRDefault="00A87150" w:rsidP="00A87150">
      <w:pPr>
        <w:spacing w:after="0" w:line="240" w:lineRule="auto"/>
        <w:rPr>
          <w:rFonts w:ascii="Arial" w:hAnsi="Arial" w:cs="Arial"/>
          <w:sz w:val="24"/>
        </w:rPr>
      </w:pPr>
      <w:r w:rsidRPr="00DF054F">
        <w:rPr>
          <w:rFonts w:ascii="Arial" w:hAnsi="Arial" w:cs="Arial"/>
          <w:sz w:val="28"/>
          <w:szCs w:val="28"/>
          <w:lang w:val="en-GB"/>
        </w:rPr>
        <w:t>And have yourself a merry little Christ</w:t>
      </w:r>
      <w:r w:rsidR="005B6EBD">
        <w:rPr>
          <w:rFonts w:ascii="Arial" w:hAnsi="Arial" w:cs="Arial"/>
          <w:sz w:val="28"/>
          <w:szCs w:val="28"/>
          <w:lang w:val="en-GB"/>
        </w:rPr>
        <w:t>-</w:t>
      </w:r>
      <w:r w:rsidRPr="00DF054F">
        <w:rPr>
          <w:rFonts w:ascii="Arial" w:hAnsi="Arial" w:cs="Arial"/>
          <w:sz w:val="28"/>
          <w:szCs w:val="28"/>
          <w:lang w:val="en-GB"/>
        </w:rPr>
        <w:t>mas now.</w:t>
      </w:r>
    </w:p>
    <w:p w14:paraId="54C9392D" w14:textId="77777777" w:rsidR="00DA78C3" w:rsidRPr="00DF054F" w:rsidRDefault="00DA78C3" w:rsidP="00A87150">
      <w:pPr>
        <w:spacing w:after="0" w:line="240" w:lineRule="auto"/>
        <w:rPr>
          <w:rFonts w:ascii="Arial" w:hAnsi="Arial" w:cs="Arial"/>
          <w:sz w:val="24"/>
        </w:rPr>
      </w:pPr>
    </w:p>
    <w:p w14:paraId="46A34CBD" w14:textId="77777777" w:rsidR="00DF054F" w:rsidRPr="00DF054F" w:rsidRDefault="005B6EBD" w:rsidP="00A87150">
      <w:pPr>
        <w:spacing w:after="0" w:line="240" w:lineRule="auto"/>
        <w:rPr>
          <w:rFonts w:ascii="Arial" w:hAnsi="Arial" w:cs="Arial"/>
          <w:b/>
          <w:sz w:val="24"/>
        </w:rPr>
      </w:pPr>
      <w:r>
        <w:rPr>
          <w:noProof/>
        </w:rPr>
        <w:drawing>
          <wp:anchor distT="0" distB="0" distL="114300" distR="114300" simplePos="0" relativeHeight="251686912" behindDoc="0" locked="0" layoutInCell="1" allowOverlap="1" wp14:anchorId="5005EA40" wp14:editId="0DF87D22">
            <wp:simplePos x="0" y="0"/>
            <wp:positionH relativeFrom="column">
              <wp:posOffset>5668114</wp:posOffset>
            </wp:positionH>
            <wp:positionV relativeFrom="paragraph">
              <wp:posOffset>140335</wp:posOffset>
            </wp:positionV>
            <wp:extent cx="567690" cy="953135"/>
            <wp:effectExtent l="0" t="0" r="381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>
                      <a:picLocks noChangeAspect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" cy="953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10E539B3" wp14:editId="44E35248">
                <wp:simplePos x="0" y="0"/>
                <wp:positionH relativeFrom="column">
                  <wp:posOffset>4977130</wp:posOffset>
                </wp:positionH>
                <wp:positionV relativeFrom="paragraph">
                  <wp:posOffset>153035</wp:posOffset>
                </wp:positionV>
                <wp:extent cx="624205" cy="942340"/>
                <wp:effectExtent l="0" t="0" r="4445" b="0"/>
                <wp:wrapNone/>
                <wp:docPr id="50" name="Group 1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2340"/>
                          <a:chOff x="2133600" y="7185011"/>
                          <a:chExt cx="735013" cy="1202266"/>
                        </a:xfrm>
                      </wpg:grpSpPr>
                      <pic:pic xmlns:pic="http://schemas.openxmlformats.org/drawingml/2006/picture">
                        <pic:nvPicPr>
                          <pic:cNvPr id="51" name="Picture 51" descr="http://www.alligatorboogaloo.com/uke/chords/chord_231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33600" y="743795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2" name="TextBox 152"/>
                        <wps:cNvSpPr txBox="1"/>
                        <wps:spPr>
                          <a:xfrm>
                            <a:off x="2235201" y="7185011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916323D" w14:textId="77777777" w:rsidR="005F3BB2" w:rsidRPr="00597624" w:rsidRDefault="005F3BB2" w:rsidP="005F3BB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C7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E539B3" id="Group 157" o:spid="_x0000_s1056" style="position:absolute;margin-left:391.9pt;margin-top:12.05pt;width:49.15pt;height:74.2pt;z-index:251679744;mso-width-relative:margin;mso-height-relative:margin" coordorigin="21336,71850" coordsize="7350,1202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">
                <v:shape id="Picture 51" o:spid="_x0000_s1057" type="#_x0000_t75" alt="http://www.alligatorboogaloo.com/uke/chords/chord_2313.gif" style="position:absolute;left:21336;top:7437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">
                  <v:imagedata r:id="rId28" o:title="chord_2313"/>
                </v:shape>
                <v:shape id="TextBox 152" o:spid="_x0000_s1058" type="#_x0000_t202" style="position:absolute;left:22352;top:71850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3916323D" w14:textId="77777777" w:rsidR="005F3BB2" w:rsidRPr="00597624" w:rsidRDefault="005F3BB2" w:rsidP="005F3BB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C7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5FD86E38" wp14:editId="0D0940ED">
                <wp:simplePos x="0" y="0"/>
                <wp:positionH relativeFrom="column">
                  <wp:posOffset>-57150</wp:posOffset>
                </wp:positionH>
                <wp:positionV relativeFrom="paragraph">
                  <wp:posOffset>46355</wp:posOffset>
                </wp:positionV>
                <wp:extent cx="6954520" cy="1219200"/>
                <wp:effectExtent l="0" t="0" r="17780" b="19050"/>
                <wp:wrapNone/>
                <wp:docPr id="164" name="Text Box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452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FF0F4" w14:textId="77777777" w:rsidR="00597624" w:rsidRPr="00597624" w:rsidRDefault="00597624" w:rsidP="00597624">
                            <w:pPr>
                              <w:pStyle w:val="NormalWeb"/>
                              <w:kinsoku w:val="0"/>
                              <w:overflowPunct w:val="0"/>
                              <w:spacing w:before="0" w:beforeAutospacing="0" w:after="160" w:afterAutospacing="0"/>
                              <w:jc w:val="center"/>
                              <w:textAlignment w:val="baseline"/>
                              <w:rPr>
                                <w:sz w:val="20"/>
                              </w:rPr>
                            </w:pPr>
                            <w:r w:rsidRPr="00597624">
                              <w:rPr>
                                <w:rFonts w:ascii="Arial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2"/>
                                <w:szCs w:val="28"/>
                              </w:rPr>
                              <w:t>BARITONE</w:t>
                            </w:r>
                          </w:p>
                        </w:txbxContent>
                      </wps:txbx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D86E38" id="Text Box 164" o:spid="_x0000_s1059" type="#_x0000_t202" style="position:absolute;margin-left:-4.5pt;margin-top:3.65pt;width:547.6pt;height:96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">
                <v:textbox>
                  <w:txbxContent>
                    <w:p w14:paraId="370FF0F4" w14:textId="77777777" w:rsidR="00597624" w:rsidRPr="00597624" w:rsidRDefault="00597624" w:rsidP="00597624">
                      <w:pPr>
                        <w:pStyle w:val="NormalWeb"/>
                        <w:kinsoku w:val="0"/>
                        <w:overflowPunct w:val="0"/>
                        <w:spacing w:before="0" w:beforeAutospacing="0" w:after="160" w:afterAutospacing="0"/>
                        <w:jc w:val="center"/>
                        <w:textAlignment w:val="baseline"/>
                        <w:rPr>
                          <w:sz w:val="20"/>
                        </w:rPr>
                      </w:pPr>
                      <w:r w:rsidRPr="00597624">
                        <w:rPr>
                          <w:rFonts w:ascii="Arial" w:hAnsi="Arial" w:cstheme="minorBidi"/>
                          <w:b/>
                          <w:bCs/>
                          <w:color w:val="000000" w:themeColor="text1"/>
                          <w:kern w:val="24"/>
                          <w:sz w:val="22"/>
                          <w:szCs w:val="28"/>
                        </w:rPr>
                        <w:t>BARITONE</w:t>
                      </w:r>
                    </w:p>
                  </w:txbxContent>
                </v:textbox>
              </v:shape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370C6AC3" wp14:editId="72688A30">
                <wp:simplePos x="0" y="0"/>
                <wp:positionH relativeFrom="column">
                  <wp:posOffset>6253480</wp:posOffset>
                </wp:positionH>
                <wp:positionV relativeFrom="paragraph">
                  <wp:posOffset>152400</wp:posOffset>
                </wp:positionV>
                <wp:extent cx="624205" cy="940435"/>
                <wp:effectExtent l="0" t="0" r="4445" b="0"/>
                <wp:wrapNone/>
                <wp:docPr id="35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0435"/>
                          <a:chOff x="0" y="0"/>
                          <a:chExt cx="735013" cy="1200011"/>
                        </a:xfrm>
                      </wpg:grpSpPr>
                      <pic:pic xmlns:pic="http://schemas.openxmlformats.org/drawingml/2006/picture">
                        <pic:nvPicPr>
                          <pic:cNvPr id="36" name="Picture 36" descr="http://www.alligatorboogaloo.com/uke/chords/chord_000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50686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7" name="TextBox 89"/>
                        <wps:cNvSpPr txBox="1"/>
                        <wps:spPr>
                          <a:xfrm>
                            <a:off x="215106" y="0"/>
                            <a:ext cx="3048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D9F9F1A" w14:textId="77777777" w:rsidR="005F3BB2" w:rsidRPr="00597624" w:rsidRDefault="005F3BB2" w:rsidP="005F3BB2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sz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G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0C6AC3" id="Group 90" o:spid="_x0000_s1060" style="position:absolute;margin-left:492.4pt;margin-top:12pt;width:49.15pt;height:74.05pt;z-index:251674624;mso-width-relative:margin;mso-height-relative:margin" coordsize="7350,12000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">
                <v:shape id="Picture 36" o:spid="_x0000_s1061" type="#_x0000_t75" alt="http://www.alligatorboogaloo.com/uke/chords/chord_0003.gif" style="position:absolute;top:2506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">
                  <v:imagedata r:id="rId13" o:title="chord_0003"/>
                </v:shape>
                <v:shape id="TextBox 89" o:spid="_x0000_s1062" type="#_x0000_t202" style="position:absolute;left:2151;width:3048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14:paraId="5D9F9F1A" w14:textId="77777777" w:rsidR="005F3BB2" w:rsidRPr="00597624" w:rsidRDefault="005F3BB2" w:rsidP="005F3BB2">
                        <w:pPr>
                          <w:pStyle w:val="NormalWeb"/>
                          <w:spacing w:before="0" w:beforeAutospacing="0" w:after="0" w:afterAutospacing="0"/>
                          <w:rPr>
                            <w:sz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2F8A3AFD" wp14:editId="6505D6F2">
                <wp:simplePos x="0" y="0"/>
                <wp:positionH relativeFrom="column">
                  <wp:posOffset>563245</wp:posOffset>
                </wp:positionH>
                <wp:positionV relativeFrom="paragraph">
                  <wp:posOffset>166370</wp:posOffset>
                </wp:positionV>
                <wp:extent cx="712470" cy="955675"/>
                <wp:effectExtent l="0" t="0" r="0" b="0"/>
                <wp:wrapNone/>
                <wp:docPr id="161" name="Group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2470" cy="955675"/>
                          <a:chOff x="152400" y="4419600"/>
                          <a:chExt cx="838200" cy="1219200"/>
                        </a:xfrm>
                      </wpg:grpSpPr>
                      <pic:pic xmlns:pic="http://schemas.openxmlformats.org/drawingml/2006/picture">
                        <pic:nvPicPr>
                          <pic:cNvPr id="162" name="Picture 162" descr="http://www.alligatorboogaloo.com/uke/chords/chord_32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202" y="46894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3" name="TextBox 177"/>
                        <wps:cNvSpPr txBox="1"/>
                        <wps:spPr>
                          <a:xfrm>
                            <a:off x="152400" y="4419600"/>
                            <a:ext cx="8382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23F1D8" w14:textId="77777777" w:rsidR="009F40BF" w:rsidRPr="00597624" w:rsidRDefault="009F40BF" w:rsidP="009F40B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F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8A3AFD" id="Group 182" o:spid="_x0000_s1063" style="position:absolute;margin-left:44.35pt;margin-top:13.1pt;width:56.1pt;height:75.25pt;z-index:251685888;mso-width-relative:margin;mso-height-relative:margin" coordorigin="1524,44196" coordsize="8382,1219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">
                <v:shape id="Picture 162" o:spid="_x0000_s1064" type="#_x0000_t75" alt="http://www.alligatorboogaloo.com/uke/chords/chord_3211.gif" style="position:absolute;left:2032;top:46894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">
                  <v:imagedata r:id="rId30" o:title="chord_3211"/>
                </v:shape>
                <v:shape id="TextBox 177" o:spid="_x0000_s1065" type="#_x0000_t202" style="position:absolute;left:1524;top:44196;width:8382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" filled="f" stroked="f">
                  <v:textbox>
                    <w:txbxContent>
                      <w:p w14:paraId="6923F1D8" w14:textId="77777777" w:rsidR="009F40BF" w:rsidRPr="00597624" w:rsidRDefault="009F40BF" w:rsidP="009F40B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F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2C13F65B" wp14:editId="14DEBEE1">
                <wp:simplePos x="0" y="0"/>
                <wp:positionH relativeFrom="column">
                  <wp:posOffset>-3810</wp:posOffset>
                </wp:positionH>
                <wp:positionV relativeFrom="paragraph">
                  <wp:posOffset>164465</wp:posOffset>
                </wp:positionV>
                <wp:extent cx="624205" cy="948690"/>
                <wp:effectExtent l="0" t="0" r="4445" b="3810"/>
                <wp:wrapNone/>
                <wp:docPr id="47" name="Group 1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8690"/>
                          <a:chOff x="118535" y="7185011"/>
                          <a:chExt cx="735013" cy="1210733"/>
                        </a:xfrm>
                      </wpg:grpSpPr>
                      <wps:wsp>
                        <wps:cNvPr id="48" name="TextBox 123"/>
                        <wps:cNvSpPr txBox="1"/>
                        <wps:spPr>
                          <a:xfrm>
                            <a:off x="228603" y="7185011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3FDF40" w14:textId="77777777" w:rsidR="005F3BB2" w:rsidRDefault="005F3BB2" w:rsidP="005F3BB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C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Picture 49" descr="http://www.alligatorboogaloo.com/uke/chords/chord_20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8535" y="7446419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C13F65B" id="Group 151" o:spid="_x0000_s1066" style="position:absolute;margin-left:-.3pt;margin-top:12.95pt;width:49.15pt;height:74.7pt;z-index:251678720;mso-width-relative:margin;mso-height-relative:margin" coordorigin="1185,71850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">
                <v:shape id="TextBox 123" o:spid="_x0000_s1067" type="#_x0000_t202" style="position:absolute;left:2286;top:71850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fbi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Y&#10;+CX+ALn6BwAA//8DAFBLAQItABQABgAIAAAAIQDb4fbL7gAAAIUBAAATAAAAAAAAAAAAAAAAAAAA&#10;AABbQ29udGVudF9UeXBlc10ueG1sUEsBAi0AFAAGAAgAAAAhAFr0LFu/AAAAFQEAAAsAAAAAAAAA&#10;AAAAAAAAHwEAAF9yZWxzLy5yZWxzUEsBAi0AFAAGAAgAAAAhALFF9uK+AAAA2wAAAA8AAAAAAAAA&#10;AAAAAAAABwIAAGRycy9kb3ducmV2LnhtbFBLBQYAAAAAAwADALcAAADyAgAAAAA=&#10;" filled="f" stroked="f">
                  <v:textbox>
                    <w:txbxContent>
                      <w:p w14:paraId="183FDF40" w14:textId="77777777" w:rsidR="005F3BB2" w:rsidRDefault="005F3BB2" w:rsidP="005F3BB2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C</w:t>
                        </w:r>
                      </w:p>
                    </w:txbxContent>
                  </v:textbox>
                </v:shape>
                <v:shape id="Picture 49" o:spid="_x0000_s1068" type="#_x0000_t75" alt="http://www.alligatorboogaloo.com/uke/chords/chord_2010.gif" style="position:absolute;left:1185;top:7446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">
                  <v:imagedata r:id="rId17" o:title="chord_2010"/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404D6B98" wp14:editId="75258659">
                <wp:simplePos x="0" y="0"/>
                <wp:positionH relativeFrom="column">
                  <wp:posOffset>1233805</wp:posOffset>
                </wp:positionH>
                <wp:positionV relativeFrom="paragraph">
                  <wp:posOffset>164465</wp:posOffset>
                </wp:positionV>
                <wp:extent cx="624205" cy="948690"/>
                <wp:effectExtent l="0" t="0" r="4445" b="3810"/>
                <wp:wrapNone/>
                <wp:docPr id="56" name="Group 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8690"/>
                          <a:chOff x="914400" y="8467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57" name="Picture 57" descr="http://www.alligatorboogaloo.com/uke/chords/chord_023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14400" y="26987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8" name="TextBox 138"/>
                        <wps:cNvSpPr txBox="1"/>
                        <wps:spPr>
                          <a:xfrm>
                            <a:off x="1016001" y="8467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B0171A" w14:textId="77777777" w:rsidR="009F40BF" w:rsidRPr="00597624" w:rsidRDefault="009F40BF" w:rsidP="009F40B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2"/>
                                  <w:szCs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2"/>
                                  <w:szCs w:val="20"/>
                                </w:rPr>
                                <w:t>Dm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4D6B98" id="Group 149" o:spid="_x0000_s1069" style="position:absolute;margin-left:97.15pt;margin-top:12.95pt;width:49.15pt;height:74.7pt;z-index:251682816;mso-width-relative:margin;mso-height-relative:margin" coordorigin="9144,84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">
                <v:shape id="Picture 57" o:spid="_x0000_s1070" type="#_x0000_t75" alt="http://www.alligatorboogaloo.com/uke/chords/chord_0231.gif" style="position:absolute;left:9144;top:2698;width:7350;height:9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">
                  <v:imagedata r:id="rId32" o:title="chord_0231"/>
                </v:shape>
                <v:shape id="TextBox 138" o:spid="_x0000_s1071" type="#_x0000_t202" style="position:absolute;left:10160;top:84;width:5334;height:33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55B0171A" w14:textId="77777777" w:rsidR="009F40BF" w:rsidRPr="00597624" w:rsidRDefault="009F40BF" w:rsidP="009F40B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2"/>
                            <w:szCs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2"/>
                            <w:szCs w:val="20"/>
                          </w:rPr>
                          <w:t>Dm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 wp14:anchorId="3BA00642" wp14:editId="051CEA9F">
                <wp:simplePos x="0" y="0"/>
                <wp:positionH relativeFrom="column">
                  <wp:posOffset>1848485</wp:posOffset>
                </wp:positionH>
                <wp:positionV relativeFrom="paragraph">
                  <wp:posOffset>164465</wp:posOffset>
                </wp:positionV>
                <wp:extent cx="624205" cy="949960"/>
                <wp:effectExtent l="0" t="0" r="4445" b="2540"/>
                <wp:wrapNone/>
                <wp:docPr id="38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9960"/>
                          <a:chOff x="1676400" y="0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39" name="Picture 39" descr="http://www.alligatorboogaloo.com/uke/chords/chord_000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676400" y="262354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0" name="TextBox 94"/>
                        <wps:cNvSpPr txBox="1"/>
                        <wps:spPr>
                          <a:xfrm>
                            <a:off x="1752600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486E3E" w14:textId="77777777" w:rsidR="005F3BB2" w:rsidRPr="00597624" w:rsidRDefault="005F3BB2" w:rsidP="005F3BB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G7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A00642" id="_x0000_s1072" style="position:absolute;margin-left:145.55pt;margin-top:12.95pt;width:49.15pt;height:74.8pt;z-index:251675648;mso-width-relative:margin;mso-height-relative:margin" coordorigin="16764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">
                <v:shape id="Picture 39" o:spid="_x0000_s1073" type="#_x0000_t75" alt="http://www.alligatorboogaloo.com/uke/chords/chord_0001.gif" style="position:absolute;left:16764;top:2623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">
                  <v:imagedata r:id="rId21" o:title="chord_0001"/>
                </v:shape>
                <v:shape id="TextBox 94" o:spid="_x0000_s1074" type="#_x0000_t202" style="position:absolute;left:1752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" filled="f" stroked="f">
                  <v:textbox>
                    <w:txbxContent>
                      <w:p w14:paraId="5E486E3E" w14:textId="77777777" w:rsidR="005F3BB2" w:rsidRPr="00597624" w:rsidRDefault="005F3BB2" w:rsidP="005F3BB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G7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16184AB" wp14:editId="552B62B8">
                <wp:simplePos x="0" y="0"/>
                <wp:positionH relativeFrom="column">
                  <wp:posOffset>4348480</wp:posOffset>
                </wp:positionH>
                <wp:positionV relativeFrom="paragraph">
                  <wp:posOffset>147320</wp:posOffset>
                </wp:positionV>
                <wp:extent cx="624205" cy="956310"/>
                <wp:effectExtent l="0" t="0" r="4445" b="0"/>
                <wp:wrapNone/>
                <wp:docPr id="62" name="Group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56310"/>
                          <a:chOff x="990600" y="3048000"/>
                          <a:chExt cx="735013" cy="1220257"/>
                        </a:xfrm>
                      </wpg:grpSpPr>
                      <pic:pic xmlns:pic="http://schemas.openxmlformats.org/drawingml/2006/picture">
                        <pic:nvPicPr>
                          <pic:cNvPr id="63" name="Picture 63" descr="http://www.alligatorboogaloo.com/uke/chords/chord_20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90600" y="3318932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160" name="TextBox 154"/>
                        <wps:cNvSpPr txBox="1"/>
                        <wps:spPr>
                          <a:xfrm>
                            <a:off x="1083734" y="304800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DD7305A" w14:textId="77777777" w:rsidR="009F40BF" w:rsidRPr="00597624" w:rsidRDefault="009F40BF" w:rsidP="009F40B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proofErr w:type="spellStart"/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Em</w:t>
                              </w:r>
                              <w:proofErr w:type="spellEnd"/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6184AB" id="Group 168" o:spid="_x0000_s1075" style="position:absolute;margin-left:342.4pt;margin-top:11.6pt;width:49.15pt;height:75.3pt;z-index:251684864;mso-width-relative:margin;mso-height-relative:margin" coordorigin="9906,30480" coordsize="7350,12202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">
                <v:shape id="Picture 63" o:spid="_x0000_s1076" type="#_x0000_t75" alt="http://www.alligatorboogaloo.com/uke/chords/chord_2000.gif" style="position:absolute;left:9906;top:33189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">
                  <v:imagedata r:id="rId19" o:title="chord_2000"/>
                </v:shape>
                <v:shape id="TextBox 154" o:spid="_x0000_s1077" type="#_x0000_t202" style="position:absolute;left:10837;top:30480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" filled="f" stroked="f">
                  <v:textbox>
                    <w:txbxContent>
                      <w:p w14:paraId="4DD7305A" w14:textId="77777777" w:rsidR="009F40BF" w:rsidRPr="00597624" w:rsidRDefault="009F40BF" w:rsidP="009F40B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Em</w:t>
                        </w:r>
                        <w:proofErr w:type="spellEnd"/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7C771B6F" wp14:editId="0064756D">
                <wp:simplePos x="0" y="0"/>
                <wp:positionH relativeFrom="column">
                  <wp:posOffset>3712845</wp:posOffset>
                </wp:positionH>
                <wp:positionV relativeFrom="paragraph">
                  <wp:posOffset>154940</wp:posOffset>
                </wp:positionV>
                <wp:extent cx="624205" cy="948690"/>
                <wp:effectExtent l="0" t="0" r="4445" b="3810"/>
                <wp:wrapNone/>
                <wp:docPr id="53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8690"/>
                          <a:chOff x="0" y="0"/>
                          <a:chExt cx="735013" cy="1210733"/>
                        </a:xfrm>
                      </wpg:grpSpPr>
                      <pic:pic xmlns:pic="http://schemas.openxmlformats.org/drawingml/2006/picture">
                        <pic:nvPicPr>
                          <pic:cNvPr id="54" name="Picture 54" descr="http://www.alligatorboogaloo.com/uke/chords/chord_023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61408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55" name="TextBox 135"/>
                        <wps:cNvSpPr txBox="1"/>
                        <wps:spPr>
                          <a:xfrm>
                            <a:off x="101601" y="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36EC49" w14:textId="77777777" w:rsidR="009F40BF" w:rsidRPr="00597624" w:rsidRDefault="009F40BF" w:rsidP="009F40B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D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C771B6F" id="_x0000_s1078" style="position:absolute;margin-left:292.35pt;margin-top:12.2pt;width:49.15pt;height:74.7pt;z-index:251681792;mso-width-relative:margin;mso-height-relative:margin" coordsize="7350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">
                <v:shape id="Picture 54" o:spid="_x0000_s1079" type="#_x0000_t75" alt="http://www.alligatorboogaloo.com/uke/chords/chord_0232.gif" style="position:absolute;top:2614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">
                  <v:imagedata r:id="rId25" o:title="chord_0232"/>
                </v:shape>
                <v:shape id="TextBox 135" o:spid="_x0000_s1080" type="#_x0000_t202" style="position:absolute;left:1016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2B36EC49" w14:textId="77777777" w:rsidR="009F40BF" w:rsidRPr="00597624" w:rsidRDefault="009F40BF" w:rsidP="009F40B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8F99311" wp14:editId="098BBD0F">
                <wp:simplePos x="0" y="0"/>
                <wp:positionH relativeFrom="column">
                  <wp:posOffset>3088005</wp:posOffset>
                </wp:positionH>
                <wp:positionV relativeFrom="paragraph">
                  <wp:posOffset>154940</wp:posOffset>
                </wp:positionV>
                <wp:extent cx="631190" cy="948690"/>
                <wp:effectExtent l="0" t="0" r="0" b="3810"/>
                <wp:wrapNone/>
                <wp:docPr id="59" name="Group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1190" cy="948690"/>
                          <a:chOff x="2057400" y="3048000"/>
                          <a:chExt cx="742950" cy="1210730"/>
                        </a:xfrm>
                      </wpg:grpSpPr>
                      <pic:pic xmlns:pic="http://schemas.openxmlformats.org/drawingml/2006/picture">
                        <pic:nvPicPr>
                          <pic:cNvPr id="60" name="Picture 60" descr="http://www.alligatorboogaloo.com/uke/chords/chord_01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57400" y="3309405"/>
                            <a:ext cx="742950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61" name="TextBox 153"/>
                        <wps:cNvSpPr txBox="1"/>
                        <wps:spPr>
                          <a:xfrm>
                            <a:off x="2159001" y="3048000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CEEEDC" w14:textId="77777777" w:rsidR="009F40BF" w:rsidRPr="00597624" w:rsidRDefault="009F40BF" w:rsidP="009F40BF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32"/>
                                </w:rPr>
                                <w:t>E7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8F99311" id="_x0000_s1081" style="position:absolute;margin-left:243.15pt;margin-top:12.2pt;width:49.7pt;height:74.7pt;z-index:251683840;mso-width-relative:margin;mso-height-relative:margin" coordorigin="20574,30480" coordsize="7429,12107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">
                <v:shape id="Picture 60" o:spid="_x0000_s1082" type="#_x0000_t75" alt="http://www.alligatorboogaloo.com/uke/chords/chord_0100.gif" style="position:absolute;left:20574;top:33094;width:7429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">
                  <v:imagedata r:id="rId23" o:title="chord_0100"/>
                </v:shape>
                <v:shape id="TextBox 153" o:spid="_x0000_s1083" type="#_x0000_t202" style="position:absolute;left:21590;top:30480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14:paraId="05CEEEDC" w14:textId="77777777" w:rsidR="009F40BF" w:rsidRPr="00597624" w:rsidRDefault="009F40BF" w:rsidP="009F40BF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 w:val="20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32"/>
                          </w:rPr>
                          <w:t>E7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97624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E0AE0F" wp14:editId="56824579">
                <wp:simplePos x="0" y="0"/>
                <wp:positionH relativeFrom="column">
                  <wp:posOffset>2462530</wp:posOffset>
                </wp:positionH>
                <wp:positionV relativeFrom="paragraph">
                  <wp:posOffset>154940</wp:posOffset>
                </wp:positionV>
                <wp:extent cx="624205" cy="949960"/>
                <wp:effectExtent l="0" t="0" r="4445" b="2540"/>
                <wp:wrapNone/>
                <wp:docPr id="41" name="Group 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4205" cy="949960"/>
                          <a:chOff x="762000" y="2810311"/>
                          <a:chExt cx="735013" cy="1211679"/>
                        </a:xfrm>
                      </wpg:grpSpPr>
                      <pic:pic xmlns:pic="http://schemas.openxmlformats.org/drawingml/2006/picture">
                        <pic:nvPicPr>
                          <pic:cNvPr id="42" name="Picture 42" descr="http://www.alligatorboogaloo.com/uke/chords/chord_22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2000" y="3072665"/>
                            <a:ext cx="735013" cy="9493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43" name="TextBox 108"/>
                        <wps:cNvSpPr txBox="1"/>
                        <wps:spPr>
                          <a:xfrm>
                            <a:off x="872068" y="2810311"/>
                            <a:ext cx="5334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54FFEF" w14:textId="77777777" w:rsidR="005F3BB2" w:rsidRPr="00597624" w:rsidRDefault="005F3BB2" w:rsidP="005F3BB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rPr>
                                  <w:szCs w:val="22"/>
                                </w:rPr>
                              </w:pPr>
                              <w:r w:rsidRPr="00597624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Cs w:val="22"/>
                                </w:rPr>
                                <w:t>Am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0AE0F" id="Group 116" o:spid="_x0000_s1084" style="position:absolute;margin-left:193.9pt;margin-top:12.2pt;width:49.15pt;height:74.8pt;z-index:251676672;mso-width-relative:margin;mso-height-relative:margin" coordorigin="7620,28103" coordsize="7350,12116" o:gfxdata="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">
                <v:shape id="Picture 42" o:spid="_x0000_s1085" type="#_x0000_t75" alt="http://www.alligatorboogaloo.com/uke/chords/chord_2210.gif" style="position:absolute;left:7620;top:30726;width:7350;height:94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">
                  <v:imagedata r:id="rId15" o:title="chord_2210"/>
                </v:shape>
                <v:shape id="TextBox 108" o:spid="_x0000_s1086" type="#_x0000_t202" style="position:absolute;left:8720;top:28103;width:5334;height:33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4WST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bAqPL/EHyOwXAAD//wMAUEsBAi0AFAAGAAgAAAAhANvh9svuAAAAhQEAABMAAAAAAAAAAAAA&#10;AAAAAAAAAFtDb250ZW50X1R5cGVzXS54bWxQSwECLQAUAAYACAAAACEAWvQsW78AAAAVAQAACwAA&#10;AAAAAAAAAAAAAAAfAQAAX3JlbHMvLnJlbHNQSwECLQAUAAYACAAAACEAv+Fkk8MAAADbAAAADwAA&#10;AAAAAAAAAAAAAAAHAgAAZHJzL2Rvd25yZXYueG1sUEsFBgAAAAADAAMAtwAAAPcCAAAAAA==&#10;" filled="f" stroked="f">
                  <v:textbox>
                    <w:txbxContent>
                      <w:p w14:paraId="2B54FFEF" w14:textId="77777777" w:rsidR="005F3BB2" w:rsidRPr="00597624" w:rsidRDefault="005F3BB2" w:rsidP="005F3BB2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rPr>
                            <w:szCs w:val="22"/>
                          </w:rPr>
                        </w:pPr>
                        <w:r w:rsidRPr="00597624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Cs w:val="22"/>
                          </w:rPr>
                          <w:t>Am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bookmarkEnd w:id="0"/>
    <w:p w14:paraId="01C3BCE4" w14:textId="77777777" w:rsidR="00DF054F" w:rsidRPr="00DF054F" w:rsidRDefault="00DF054F">
      <w:pPr>
        <w:spacing w:after="0" w:line="240" w:lineRule="auto"/>
        <w:rPr>
          <w:rFonts w:ascii="Arial" w:hAnsi="Arial" w:cs="Arial"/>
          <w:b/>
          <w:sz w:val="24"/>
        </w:rPr>
      </w:pPr>
    </w:p>
    <w:sectPr w:rsidR="00DF054F" w:rsidRPr="00DF054F" w:rsidSect="00C538C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150"/>
    <w:rsid w:val="001317A2"/>
    <w:rsid w:val="001868E6"/>
    <w:rsid w:val="001D1067"/>
    <w:rsid w:val="00226DB1"/>
    <w:rsid w:val="00280C21"/>
    <w:rsid w:val="00283F7F"/>
    <w:rsid w:val="002C49DE"/>
    <w:rsid w:val="00312268"/>
    <w:rsid w:val="00335455"/>
    <w:rsid w:val="003636C6"/>
    <w:rsid w:val="003E562F"/>
    <w:rsid w:val="00443155"/>
    <w:rsid w:val="004A4D46"/>
    <w:rsid w:val="004E1B3C"/>
    <w:rsid w:val="00513FAA"/>
    <w:rsid w:val="0052642E"/>
    <w:rsid w:val="00597624"/>
    <w:rsid w:val="005A04B0"/>
    <w:rsid w:val="005A1A66"/>
    <w:rsid w:val="005B6EBD"/>
    <w:rsid w:val="005F3BB2"/>
    <w:rsid w:val="00605537"/>
    <w:rsid w:val="00657A95"/>
    <w:rsid w:val="006A6588"/>
    <w:rsid w:val="006B5FB6"/>
    <w:rsid w:val="006C3E37"/>
    <w:rsid w:val="007133A0"/>
    <w:rsid w:val="00774996"/>
    <w:rsid w:val="007C7327"/>
    <w:rsid w:val="007E7EC3"/>
    <w:rsid w:val="00826506"/>
    <w:rsid w:val="00831B4D"/>
    <w:rsid w:val="00845FF6"/>
    <w:rsid w:val="0084767A"/>
    <w:rsid w:val="0085476F"/>
    <w:rsid w:val="008725DA"/>
    <w:rsid w:val="008A0720"/>
    <w:rsid w:val="008A247D"/>
    <w:rsid w:val="00923E55"/>
    <w:rsid w:val="0093784E"/>
    <w:rsid w:val="009D2474"/>
    <w:rsid w:val="009D321A"/>
    <w:rsid w:val="009F40BF"/>
    <w:rsid w:val="00A20420"/>
    <w:rsid w:val="00A21F73"/>
    <w:rsid w:val="00A54099"/>
    <w:rsid w:val="00A87150"/>
    <w:rsid w:val="00AE63D0"/>
    <w:rsid w:val="00BC137E"/>
    <w:rsid w:val="00C538CA"/>
    <w:rsid w:val="00C62CCA"/>
    <w:rsid w:val="00C742FE"/>
    <w:rsid w:val="00CE60EA"/>
    <w:rsid w:val="00D05752"/>
    <w:rsid w:val="00DA78C3"/>
    <w:rsid w:val="00DD557A"/>
    <w:rsid w:val="00DF054F"/>
    <w:rsid w:val="00E1762D"/>
    <w:rsid w:val="00E22CEF"/>
    <w:rsid w:val="00E419AE"/>
    <w:rsid w:val="00E500ED"/>
    <w:rsid w:val="00EA14D8"/>
    <w:rsid w:val="00EC0E9E"/>
    <w:rsid w:val="00F0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A3F5D"/>
  <w15:docId w15:val="{4A86DC2A-FEB9-4BCB-BA4D-F278EBBA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8715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78C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C137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607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57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36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98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9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3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227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02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53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7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34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51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51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729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223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7100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gif"/><Relationship Id="rId18" Type="http://schemas.openxmlformats.org/officeDocument/2006/relationships/image" Target="media/image14.gif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gif"/><Relationship Id="rId34" Type="http://schemas.openxmlformats.org/officeDocument/2006/relationships/theme" Target="theme/theme1.xm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5" Type="http://schemas.openxmlformats.org/officeDocument/2006/relationships/image" Target="media/image21.gi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image" Target="media/image16.gif"/><Relationship Id="rId29" Type="http://schemas.openxmlformats.org/officeDocument/2006/relationships/image" Target="media/image25.gif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24" Type="http://schemas.openxmlformats.org/officeDocument/2006/relationships/image" Target="media/image20.gif"/><Relationship Id="rId32" Type="http://schemas.openxmlformats.org/officeDocument/2006/relationships/image" Target="media/image28.gif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23" Type="http://schemas.openxmlformats.org/officeDocument/2006/relationships/image" Target="media/image19.gif"/><Relationship Id="rId28" Type="http://schemas.openxmlformats.org/officeDocument/2006/relationships/image" Target="media/image24.gif"/><Relationship Id="rId10" Type="http://schemas.openxmlformats.org/officeDocument/2006/relationships/image" Target="media/image6.gif"/><Relationship Id="rId19" Type="http://schemas.openxmlformats.org/officeDocument/2006/relationships/image" Target="media/image15.gif"/><Relationship Id="rId31" Type="http://schemas.openxmlformats.org/officeDocument/2006/relationships/image" Target="media/image27.gif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image" Target="media/image18.gif"/><Relationship Id="rId27" Type="http://schemas.openxmlformats.org/officeDocument/2006/relationships/image" Target="media/image23.gif"/><Relationship Id="rId30" Type="http://schemas.openxmlformats.org/officeDocument/2006/relationships/image" Target="media/image26.gif"/><Relationship Id="rId8" Type="http://schemas.openxmlformats.org/officeDocument/2006/relationships/image" Target="media/image4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th.k.fukumitsu\AppData\Roaming\Microsoft\Templates\songshee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E52F15-0454-45C7-8D69-93C70F7A8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songsheet.dotx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United States Army</dc:creator>
  <cp:lastModifiedBy>Douglas Anderson</cp:lastModifiedBy>
  <cp:revision>3</cp:revision>
  <cp:lastPrinted>2014-12-04T22:10:00Z</cp:lastPrinted>
  <dcterms:created xsi:type="dcterms:W3CDTF">2018-12-01T03:38:00Z</dcterms:created>
  <dcterms:modified xsi:type="dcterms:W3CDTF">2020-12-10T20:20:00Z</dcterms:modified>
</cp:coreProperties>
</file>